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44752" w14:textId="3151670C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SAREDON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(fl.1401)</w:t>
      </w:r>
    </w:p>
    <w:p w14:paraId="21F14137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F96B3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2538F4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C06C002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Staffordshire.</w:t>
      </w:r>
    </w:p>
    <w:p w14:paraId="4A00DE9F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1E69680F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9C950" w14:textId="77777777" w:rsidR="00800E84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3CCEF0" w14:textId="77777777" w:rsidR="00800E84" w:rsidRPr="00680D2B" w:rsidRDefault="00800E84" w:rsidP="00800E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21418E14" w14:textId="5BDBB4F6" w:rsidR="00BA00AB" w:rsidRPr="00800E8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00E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E497" w14:textId="77777777" w:rsidR="00800E84" w:rsidRDefault="00800E84" w:rsidP="009139A6">
      <w:r>
        <w:separator/>
      </w:r>
    </w:p>
  </w:endnote>
  <w:endnote w:type="continuationSeparator" w:id="0">
    <w:p w14:paraId="529C2517" w14:textId="77777777" w:rsidR="00800E84" w:rsidRDefault="00800E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02A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FF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A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4637D" w14:textId="77777777" w:rsidR="00800E84" w:rsidRDefault="00800E84" w:rsidP="009139A6">
      <w:r>
        <w:separator/>
      </w:r>
    </w:p>
  </w:footnote>
  <w:footnote w:type="continuationSeparator" w:id="0">
    <w:p w14:paraId="6D499B18" w14:textId="77777777" w:rsidR="00800E84" w:rsidRDefault="00800E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98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50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14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84"/>
    <w:rsid w:val="000666E0"/>
    <w:rsid w:val="002510B7"/>
    <w:rsid w:val="005C130B"/>
    <w:rsid w:val="00800E8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3F77D"/>
  <w15:chartTrackingRefBased/>
  <w15:docId w15:val="{58797D1F-8526-42E2-9F5E-9C202EAB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2021-05-04T15:29:00Z</dcterms:created>
  <dcterms:modified xsi:type="dcterms:W3CDTF">2021-05-04T15:32:00Z</dcterms:modified>
</cp:coreProperties>
</file>